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CLEMENS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Louth, Lincolnshire.</w:t>
      </w:r>
    </w:p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3BD5" w:rsidRDefault="008C3BD5" w:rsidP="008C3BD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Louth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Fraunk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52D9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24-3)</w:t>
      </w:r>
    </w:p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3BD5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3BD5" w:rsidRPr="00555501" w:rsidRDefault="008C3BD5" w:rsidP="008C3B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</w:p>
    <w:p w:rsidR="00DD5B8A" w:rsidRPr="008C3BD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C3B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BD5" w:rsidRDefault="008C3BD5" w:rsidP="00564E3C">
      <w:pPr>
        <w:spacing w:after="0" w:line="240" w:lineRule="auto"/>
      </w:pPr>
      <w:r>
        <w:separator/>
      </w:r>
    </w:p>
  </w:endnote>
  <w:endnote w:type="continuationSeparator" w:id="0">
    <w:p w:rsidR="008C3BD5" w:rsidRDefault="008C3B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3BD5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BD5" w:rsidRDefault="008C3BD5" w:rsidP="00564E3C">
      <w:pPr>
        <w:spacing w:after="0" w:line="240" w:lineRule="auto"/>
      </w:pPr>
      <w:r>
        <w:separator/>
      </w:r>
    </w:p>
  </w:footnote>
  <w:footnote w:type="continuationSeparator" w:id="0">
    <w:p w:rsidR="008C3BD5" w:rsidRDefault="008C3B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D5"/>
    <w:rsid w:val="00372DC6"/>
    <w:rsid w:val="00564E3C"/>
    <w:rsid w:val="0064591D"/>
    <w:rsid w:val="008C3BD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60A74"/>
  <w15:chartTrackingRefBased/>
  <w15:docId w15:val="{FB7DE9D5-19B1-40E0-AB26-BB1E2577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C3B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2015-12-17T22:30:00Z</dcterms:created>
  <dcterms:modified xsi:type="dcterms:W3CDTF">2015-12-17T22:31:00Z</dcterms:modified>
</cp:coreProperties>
</file>